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6E7A34" w14:textId="121F2188" w:rsidR="061EB793" w:rsidRPr="00023670" w:rsidRDefault="061EB793" w:rsidP="7F75AA01">
      <w:pPr>
        <w:spacing w:after="240"/>
        <w:rPr>
          <w:rFonts w:ascii="Arial" w:eastAsia="Arial" w:hAnsi="Arial" w:cs="Arial"/>
          <w:color w:val="000000" w:themeColor="accent2"/>
          <w:sz w:val="24"/>
          <w:szCs w:val="24"/>
        </w:rPr>
      </w:pPr>
      <w:r w:rsidRPr="00023670">
        <w:rPr>
          <w:rFonts w:ascii="Arial" w:eastAsia="Arial" w:hAnsi="Arial" w:cs="Arial"/>
          <w:b/>
          <w:bCs/>
          <w:color w:val="000000" w:themeColor="accent2"/>
          <w:sz w:val="24"/>
          <w:szCs w:val="24"/>
        </w:rPr>
        <w:t>—————————————————————————————————————</w:t>
      </w:r>
    </w:p>
    <w:p w14:paraId="2BE2D9E6" w14:textId="3C547C95" w:rsidR="061EB793" w:rsidRPr="00023670" w:rsidRDefault="061EB793" w:rsidP="39179C45">
      <w:pPr>
        <w:spacing w:line="300" w:lineRule="atLeast"/>
        <w:jc w:val="center"/>
        <w:rPr>
          <w:rFonts w:ascii="Arial" w:eastAsia="Arial" w:hAnsi="Arial" w:cs="Arial"/>
          <w:color w:val="000000" w:themeColor="accent2"/>
          <w:sz w:val="48"/>
          <w:szCs w:val="48"/>
        </w:rPr>
      </w:pPr>
      <w:r w:rsidRPr="00023670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>Vedlegg 4</w:t>
      </w:r>
    </w:p>
    <w:p w14:paraId="088EA9DE" w14:textId="6B96BB34" w:rsidR="1CD41339" w:rsidRPr="00023670" w:rsidRDefault="1CD41339" w:rsidP="7F75AA01">
      <w:pPr>
        <w:spacing w:after="0" w:line="300" w:lineRule="atLeast"/>
        <w:jc w:val="center"/>
      </w:pPr>
      <w:r w:rsidRPr="00023670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>Avvik og forbehold</w:t>
      </w:r>
    </w:p>
    <w:p w14:paraId="4F1FD344" w14:textId="79A16E4A" w:rsidR="39179C45" w:rsidRPr="00023670" w:rsidRDefault="39179C45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46D107C6" w14:textId="0164AA85" w:rsidR="061EB793" w:rsidRPr="00023670" w:rsidRDefault="78D346A5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023670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for anskaffelse av</w:t>
      </w:r>
    </w:p>
    <w:p w14:paraId="05EC4BC3" w14:textId="74908E7D" w:rsidR="061EB793" w:rsidRPr="00023670" w:rsidRDefault="061EB793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6C94CD7C" w14:textId="70232043" w:rsidR="061EB793" w:rsidRPr="00023670" w:rsidRDefault="78D346A5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023670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Fagsystem for kirkelige aktiviteter</w:t>
      </w:r>
    </w:p>
    <w:p w14:paraId="6621CF79" w14:textId="309E2434" w:rsidR="061EB793" w:rsidRPr="00023670" w:rsidRDefault="78D346A5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023670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«Church Management System»</w:t>
      </w:r>
    </w:p>
    <w:p w14:paraId="4261D577" w14:textId="2D1AEC95" w:rsidR="061EB793" w:rsidRPr="00023670" w:rsidRDefault="061EB793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36ABFE25" w14:textId="4A3F4558" w:rsidR="061EB793" w:rsidRPr="00023670" w:rsidRDefault="78D346A5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023670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Saksnummer: 26/00024</w:t>
      </w:r>
    </w:p>
    <w:p w14:paraId="3A096742" w14:textId="1DFC81F6" w:rsidR="061EB793" w:rsidRPr="00023670" w:rsidRDefault="061EB793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2AC7B93B" w14:textId="1B937724" w:rsidR="061EB793" w:rsidRPr="00023670" w:rsidRDefault="78D346A5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023670">
        <w:rPr>
          <w:rFonts w:ascii="Arial" w:eastAsia="Arial" w:hAnsi="Arial" w:cs="Arial"/>
          <w:color w:val="000000" w:themeColor="accent2"/>
          <w:sz w:val="36"/>
          <w:szCs w:val="36"/>
        </w:rPr>
        <w:t xml:space="preserve">Konkurransepreget dialog etter forutgående kunngjøring </w:t>
      </w:r>
    </w:p>
    <w:p w14:paraId="179653A9" w14:textId="3DC9C531" w:rsidR="061EB793" w:rsidRPr="00023670" w:rsidRDefault="78D346A5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023670">
        <w:rPr>
          <w:rFonts w:ascii="Arial" w:eastAsia="Arial" w:hAnsi="Arial" w:cs="Arial"/>
          <w:color w:val="000000" w:themeColor="accent2"/>
          <w:sz w:val="36"/>
          <w:szCs w:val="36"/>
        </w:rPr>
        <w:t>over EØS-terskelverdi (FOA del I og III)</w:t>
      </w:r>
    </w:p>
    <w:p w14:paraId="079533E5" w14:textId="151182DD" w:rsidR="061EB793" w:rsidRPr="00023670" w:rsidRDefault="061EB793" w:rsidP="39179C45">
      <w:pPr>
        <w:spacing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3C5A7D98" w14:textId="5E7CC0E9" w:rsidR="39179C45" w:rsidRPr="00023670" w:rsidRDefault="39179C45" w:rsidP="39179C45">
      <w:pPr>
        <w:spacing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5BAD57A2" w14:textId="3CCFCFF0" w:rsidR="39179C45" w:rsidRPr="00023670" w:rsidRDefault="39179C45" w:rsidP="39179C45">
      <w:pPr>
        <w:jc w:val="left"/>
      </w:pPr>
    </w:p>
    <w:p w14:paraId="17BB08DC" w14:textId="18BB0D69" w:rsidR="39179C45" w:rsidRPr="00023670" w:rsidRDefault="39179C45">
      <w:r w:rsidRPr="00023670">
        <w:br w:type="page"/>
      </w:r>
    </w:p>
    <w:p w14:paraId="15BAFD0A" w14:textId="303CE967" w:rsidR="007C52B1" w:rsidRPr="00023670" w:rsidRDefault="5E963228" w:rsidP="39179C45">
      <w:pPr>
        <w:rPr>
          <w:rFonts w:ascii="Arial" w:eastAsia="Arial" w:hAnsi="Arial" w:cs="Arial"/>
          <w:sz w:val="24"/>
          <w:szCs w:val="24"/>
        </w:rPr>
      </w:pPr>
      <w:bookmarkStart w:id="0" w:name="_Hlk214704327"/>
      <w:r w:rsidRPr="00023670">
        <w:rPr>
          <w:rFonts w:ascii="Arial" w:eastAsia="Arial" w:hAnsi="Arial" w:cs="Arial"/>
          <w:sz w:val="24"/>
          <w:szCs w:val="24"/>
        </w:rPr>
        <w:lastRenderedPageBreak/>
        <w:t xml:space="preserve">Alle vilkår i konkurransedokumentene anses som akseptert av </w:t>
      </w:r>
      <w:r w:rsidR="692310F9" w:rsidRPr="00023670">
        <w:rPr>
          <w:rFonts w:ascii="Arial" w:eastAsia="Arial" w:hAnsi="Arial" w:cs="Arial"/>
          <w:sz w:val="24"/>
          <w:szCs w:val="24"/>
        </w:rPr>
        <w:t>L</w:t>
      </w:r>
      <w:r w:rsidRPr="00023670">
        <w:rPr>
          <w:rFonts w:ascii="Arial" w:eastAsia="Arial" w:hAnsi="Arial" w:cs="Arial"/>
          <w:sz w:val="24"/>
          <w:szCs w:val="24"/>
        </w:rPr>
        <w:t>everandøren med mindre det tas uttrykkelig forbehold.</w:t>
      </w:r>
    </w:p>
    <w:p w14:paraId="6984F9EE" w14:textId="6BCAE514" w:rsidR="007C52B1" w:rsidRPr="00023670" w:rsidRDefault="5E963228" w:rsidP="39179C45">
      <w:pPr>
        <w:rPr>
          <w:rFonts w:ascii="Arial" w:eastAsia="Arial" w:hAnsi="Arial" w:cs="Arial"/>
          <w:sz w:val="24"/>
          <w:szCs w:val="24"/>
        </w:rPr>
      </w:pPr>
      <w:r w:rsidRPr="00023670">
        <w:rPr>
          <w:rFonts w:ascii="Arial" w:eastAsia="Arial" w:hAnsi="Arial" w:cs="Arial"/>
          <w:sz w:val="24"/>
          <w:szCs w:val="24"/>
        </w:rPr>
        <w:t>Eventuelle avvik/forbehold til kontrakten</w:t>
      </w:r>
      <w:r w:rsidR="692310F9" w:rsidRPr="00023670">
        <w:rPr>
          <w:rFonts w:ascii="Arial" w:eastAsia="Arial" w:hAnsi="Arial" w:cs="Arial"/>
          <w:sz w:val="24"/>
          <w:szCs w:val="24"/>
        </w:rPr>
        <w:t xml:space="preserve"> og dens</w:t>
      </w:r>
      <w:r w:rsidRPr="00023670">
        <w:rPr>
          <w:rFonts w:ascii="Arial" w:eastAsia="Arial" w:hAnsi="Arial" w:cs="Arial"/>
          <w:sz w:val="24"/>
          <w:szCs w:val="24"/>
        </w:rPr>
        <w:t xml:space="preserve"> bestemmelser, kravspesifikasjonen og/eller konkurransegrunnlaget </w:t>
      </w:r>
      <w:bookmarkStart w:id="1" w:name="_Int_IuVvU6Rr"/>
      <w:r w:rsidR="06846E0B" w:rsidRPr="00023670">
        <w:rPr>
          <w:rFonts w:ascii="Arial" w:eastAsia="Arial" w:hAnsi="Arial" w:cs="Arial"/>
          <w:sz w:val="24"/>
          <w:szCs w:val="24"/>
        </w:rPr>
        <w:t>for øvrig</w:t>
      </w:r>
      <w:bookmarkEnd w:id="1"/>
      <w:r w:rsidRPr="00023670">
        <w:rPr>
          <w:rFonts w:ascii="Arial" w:eastAsia="Arial" w:hAnsi="Arial" w:cs="Arial"/>
          <w:sz w:val="24"/>
          <w:szCs w:val="24"/>
        </w:rPr>
        <w:t xml:space="preserve"> skal føres i dette vedlegget. Leverandøren skal tydelig angi hvilke konsekvenser eventuelle avvik og</w:t>
      </w:r>
      <w:r w:rsidR="2D01D92E" w:rsidRPr="00023670">
        <w:rPr>
          <w:rFonts w:ascii="Arial" w:eastAsia="Arial" w:hAnsi="Arial" w:cs="Arial"/>
          <w:sz w:val="24"/>
          <w:szCs w:val="24"/>
        </w:rPr>
        <w:t>/eller</w:t>
      </w:r>
      <w:r w:rsidRPr="00023670">
        <w:rPr>
          <w:rFonts w:ascii="Arial" w:eastAsia="Arial" w:hAnsi="Arial" w:cs="Arial"/>
          <w:sz w:val="24"/>
          <w:szCs w:val="24"/>
        </w:rPr>
        <w:t xml:space="preserve"> forbehold har for ytelsen, prisen og/eller andre </w:t>
      </w:r>
      <w:r w:rsidR="2D01D92E" w:rsidRPr="00023670">
        <w:rPr>
          <w:rFonts w:ascii="Arial" w:eastAsia="Arial" w:hAnsi="Arial" w:cs="Arial"/>
          <w:sz w:val="24"/>
          <w:szCs w:val="24"/>
        </w:rPr>
        <w:t xml:space="preserve">relevante </w:t>
      </w:r>
      <w:r w:rsidRPr="00023670">
        <w:rPr>
          <w:rFonts w:ascii="Arial" w:eastAsia="Arial" w:hAnsi="Arial" w:cs="Arial"/>
          <w:sz w:val="24"/>
          <w:szCs w:val="24"/>
        </w:rPr>
        <w:t>forhold ved tilbudet</w:t>
      </w:r>
      <w:r w:rsidR="2D01D92E" w:rsidRPr="00023670">
        <w:rPr>
          <w:rFonts w:ascii="Arial" w:eastAsia="Arial" w:hAnsi="Arial" w:cs="Arial"/>
          <w:sz w:val="24"/>
          <w:szCs w:val="24"/>
        </w:rPr>
        <w:t>. N</w:t>
      </w:r>
      <w:r w:rsidRPr="00023670">
        <w:rPr>
          <w:rFonts w:ascii="Arial" w:eastAsia="Arial" w:hAnsi="Arial" w:cs="Arial"/>
          <w:sz w:val="24"/>
          <w:szCs w:val="24"/>
        </w:rPr>
        <w:t xml:space="preserve">y formulering og/eller endrede </w:t>
      </w:r>
      <w:r w:rsidR="692310F9" w:rsidRPr="00023670">
        <w:rPr>
          <w:rFonts w:ascii="Arial" w:eastAsia="Arial" w:hAnsi="Arial" w:cs="Arial"/>
          <w:sz w:val="24"/>
          <w:szCs w:val="24"/>
        </w:rPr>
        <w:t>priser</w:t>
      </w:r>
      <w:r w:rsidRPr="00023670">
        <w:rPr>
          <w:rFonts w:ascii="Arial" w:eastAsia="Arial" w:hAnsi="Arial" w:cs="Arial"/>
          <w:sz w:val="24"/>
          <w:szCs w:val="24"/>
        </w:rPr>
        <w:t xml:space="preserve"> som avviket/forbeholdet forårsaker skal føres. </w:t>
      </w:r>
      <w:r w:rsidR="2D01D92E" w:rsidRPr="00023670">
        <w:rPr>
          <w:rFonts w:ascii="Arial" w:eastAsia="Arial" w:hAnsi="Arial" w:cs="Arial"/>
          <w:sz w:val="24"/>
          <w:szCs w:val="24"/>
        </w:rPr>
        <w:t>Alle eventuelle a</w:t>
      </w:r>
      <w:r w:rsidRPr="00023670">
        <w:rPr>
          <w:rFonts w:ascii="Arial" w:eastAsia="Arial" w:hAnsi="Arial" w:cs="Arial"/>
          <w:sz w:val="24"/>
          <w:szCs w:val="24"/>
        </w:rPr>
        <w:t xml:space="preserve">vvik/forbehold skal være presise og entydige slik at Oppdragsgiver kan vurdere dem uten </w:t>
      </w:r>
      <w:r w:rsidR="692310F9" w:rsidRPr="00023670">
        <w:rPr>
          <w:rFonts w:ascii="Arial" w:eastAsia="Arial" w:hAnsi="Arial" w:cs="Arial"/>
          <w:sz w:val="24"/>
          <w:szCs w:val="24"/>
        </w:rPr>
        <w:t>å måtte kontakte</w:t>
      </w:r>
      <w:r w:rsidRPr="00023670">
        <w:rPr>
          <w:rFonts w:ascii="Arial" w:eastAsia="Arial" w:hAnsi="Arial" w:cs="Arial"/>
          <w:sz w:val="24"/>
          <w:szCs w:val="24"/>
        </w:rPr>
        <w:t xml:space="preserve"> </w:t>
      </w:r>
      <w:r w:rsidR="692310F9" w:rsidRPr="00023670">
        <w:rPr>
          <w:rFonts w:ascii="Arial" w:eastAsia="Arial" w:hAnsi="Arial" w:cs="Arial"/>
          <w:sz w:val="24"/>
          <w:szCs w:val="24"/>
        </w:rPr>
        <w:t>L</w:t>
      </w:r>
      <w:r w:rsidRPr="00023670">
        <w:rPr>
          <w:rFonts w:ascii="Arial" w:eastAsia="Arial" w:hAnsi="Arial" w:cs="Arial"/>
          <w:sz w:val="24"/>
          <w:szCs w:val="24"/>
        </w:rPr>
        <w:t xml:space="preserve">everandøren. </w:t>
      </w:r>
    </w:p>
    <w:p w14:paraId="2D750763" w14:textId="73612EA6" w:rsidR="007C52B1" w:rsidRPr="00023670" w:rsidRDefault="5E963228" w:rsidP="39179C45">
      <w:pPr>
        <w:rPr>
          <w:rFonts w:ascii="Arial" w:eastAsia="Arial" w:hAnsi="Arial" w:cs="Arial"/>
          <w:sz w:val="24"/>
          <w:szCs w:val="24"/>
        </w:rPr>
      </w:pPr>
      <w:r w:rsidRPr="00023670">
        <w:rPr>
          <w:rFonts w:ascii="Arial" w:eastAsia="Arial" w:hAnsi="Arial" w:cs="Arial"/>
          <w:sz w:val="24"/>
          <w:szCs w:val="24"/>
        </w:rPr>
        <w:t>Oppdragsgiver vil vurdere om avvikene/forbeholdene er å anse som vesentlige avvik.</w:t>
      </w:r>
    </w:p>
    <w:p w14:paraId="7DA93854" w14:textId="77777777" w:rsidR="007C52B1" w:rsidRPr="00023670" w:rsidRDefault="007C52B1" w:rsidP="74ACC864">
      <w:pPr>
        <w:jc w:val="left"/>
        <w:rPr>
          <w:rFonts w:ascii="Arial" w:eastAsia="Arial" w:hAnsi="Arial" w:cs="Arial"/>
        </w:rPr>
      </w:pPr>
    </w:p>
    <w:p w14:paraId="5FE2E6C6" w14:textId="77777777" w:rsidR="007C52B1" w:rsidRPr="00023670" w:rsidRDefault="5E963228" w:rsidP="39179C45">
      <w:pPr>
        <w:jc w:val="left"/>
        <w:rPr>
          <w:rFonts w:ascii="Arial" w:eastAsia="Arial" w:hAnsi="Arial" w:cs="Arial"/>
          <w:b/>
          <w:bCs/>
          <w:sz w:val="24"/>
          <w:szCs w:val="24"/>
        </w:rPr>
      </w:pPr>
      <w:r w:rsidRPr="00023670">
        <w:rPr>
          <w:rFonts w:ascii="Arial" w:eastAsia="Arial" w:hAnsi="Arial" w:cs="Arial"/>
          <w:b/>
          <w:bCs/>
          <w:sz w:val="24"/>
          <w:szCs w:val="24"/>
        </w:rPr>
        <w:t>Merk:</w:t>
      </w:r>
    </w:p>
    <w:p w14:paraId="1EBC284D" w14:textId="77777777" w:rsidR="007C52B1" w:rsidRPr="00023670" w:rsidRDefault="5E963228" w:rsidP="39179C45">
      <w:pPr>
        <w:jc w:val="left"/>
        <w:rPr>
          <w:rFonts w:ascii="Arial" w:eastAsia="Arial" w:hAnsi="Arial" w:cs="Arial"/>
          <w:sz w:val="24"/>
          <w:szCs w:val="24"/>
        </w:rPr>
      </w:pPr>
      <w:r w:rsidRPr="00023670">
        <w:rPr>
          <w:rFonts w:ascii="Arial" w:eastAsia="Arial" w:hAnsi="Arial" w:cs="Arial"/>
          <w:sz w:val="24"/>
          <w:szCs w:val="24"/>
        </w:rPr>
        <w:t xml:space="preserve">Kun ett avvik/forbehold per tabell. </w:t>
      </w:r>
    </w:p>
    <w:p w14:paraId="4A921EC7" w14:textId="3362DACE" w:rsidR="007C52B1" w:rsidRPr="00023670" w:rsidRDefault="5E963228" w:rsidP="74ACC864">
      <w:pPr>
        <w:jc w:val="left"/>
        <w:rPr>
          <w:rFonts w:ascii="Arial" w:eastAsia="Arial" w:hAnsi="Arial" w:cs="Arial"/>
        </w:rPr>
      </w:pPr>
      <w:r w:rsidRPr="00023670">
        <w:rPr>
          <w:rFonts w:ascii="Arial" w:eastAsia="Arial" w:hAnsi="Arial" w:cs="Arial"/>
          <w:sz w:val="24"/>
          <w:szCs w:val="24"/>
        </w:rPr>
        <w:t>Ved flere avvik og/eller forbehold, kopier tabell i ønsket antall.</w:t>
      </w:r>
    </w:p>
    <w:bookmarkEnd w:id="0"/>
    <w:p w14:paraId="253C3CF7" w14:textId="2EB9D0B5" w:rsidR="007C52B1" w:rsidRPr="00023670" w:rsidRDefault="007C52B1" w:rsidP="74ACC864">
      <w:pPr>
        <w:jc w:val="left"/>
        <w:rPr>
          <w:rFonts w:ascii="Arial" w:eastAsia="Arial" w:hAnsi="Arial" w:cs="Arial"/>
        </w:rPr>
      </w:pPr>
    </w:p>
    <w:tbl>
      <w:tblPr>
        <w:tblStyle w:val="Rutenettabelllys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780498" w:rsidRPr="00023670" w14:paraId="2B8CDF38" w14:textId="77777777" w:rsidTr="39179C45">
        <w:tc>
          <w:tcPr>
            <w:tcW w:w="4530" w:type="dxa"/>
          </w:tcPr>
          <w:p w14:paraId="23228AEC" w14:textId="79457FEE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sz w:val="22"/>
                <w:szCs w:val="22"/>
              </w:rPr>
              <w:t>Henvisning til dokument/bestemmelse:</w:t>
            </w:r>
          </w:p>
        </w:tc>
        <w:tc>
          <w:tcPr>
            <w:tcW w:w="4530" w:type="dxa"/>
          </w:tcPr>
          <w:p w14:paraId="7F383D19" w14:textId="06DAEAEA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color w:val="0070C0"/>
                <w:sz w:val="22"/>
                <w:szCs w:val="22"/>
              </w:rPr>
              <w:t>[Sett inn henvisning]</w:t>
            </w:r>
          </w:p>
        </w:tc>
      </w:tr>
      <w:tr w:rsidR="00780498" w:rsidRPr="00023670" w14:paraId="730CB845" w14:textId="77777777" w:rsidTr="39179C45">
        <w:tc>
          <w:tcPr>
            <w:tcW w:w="4530" w:type="dxa"/>
          </w:tcPr>
          <w:p w14:paraId="565C39FD" w14:textId="783C17FE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sz w:val="22"/>
                <w:szCs w:val="22"/>
              </w:rPr>
              <w:t>Bestemmelsen lyder slik:</w:t>
            </w:r>
          </w:p>
        </w:tc>
        <w:tc>
          <w:tcPr>
            <w:tcW w:w="4530" w:type="dxa"/>
          </w:tcPr>
          <w:p w14:paraId="2B29862A" w14:textId="30F36B6C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color w:val="0070C0"/>
                <w:sz w:val="22"/>
                <w:szCs w:val="22"/>
              </w:rPr>
              <w:t>[Sett inn relevant tekst fra bestemmelsen]</w:t>
            </w:r>
          </w:p>
        </w:tc>
      </w:tr>
      <w:tr w:rsidR="00780498" w:rsidRPr="00023670" w14:paraId="273BBA80" w14:textId="77777777" w:rsidTr="39179C45">
        <w:tc>
          <w:tcPr>
            <w:tcW w:w="4530" w:type="dxa"/>
          </w:tcPr>
          <w:p w14:paraId="4A06260D" w14:textId="6EC523C4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sz w:val="22"/>
                <w:szCs w:val="22"/>
              </w:rPr>
              <w:t>Bestemmelsen foreslås endret til:</w:t>
            </w:r>
          </w:p>
        </w:tc>
        <w:tc>
          <w:tcPr>
            <w:tcW w:w="4530" w:type="dxa"/>
          </w:tcPr>
          <w:p w14:paraId="68EEABA5" w14:textId="1131FFA7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color w:val="0070C0"/>
                <w:sz w:val="22"/>
                <w:szCs w:val="22"/>
              </w:rPr>
              <w:t>[Sett inn tekst med ønsket endring]</w:t>
            </w:r>
          </w:p>
        </w:tc>
      </w:tr>
      <w:tr w:rsidR="00780498" w:rsidRPr="00023670" w14:paraId="4C903E64" w14:textId="77777777" w:rsidTr="39179C45">
        <w:tc>
          <w:tcPr>
            <w:tcW w:w="4530" w:type="dxa"/>
          </w:tcPr>
          <w:p w14:paraId="396E8702" w14:textId="584E3C6A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sz w:val="22"/>
                <w:szCs w:val="22"/>
              </w:rPr>
              <w:t>Begrunnelse for endring:</w:t>
            </w:r>
          </w:p>
        </w:tc>
        <w:tc>
          <w:tcPr>
            <w:tcW w:w="4530" w:type="dxa"/>
          </w:tcPr>
          <w:p w14:paraId="603E2EA4" w14:textId="3ED2847D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color w:val="0070C0"/>
                <w:sz w:val="22"/>
                <w:szCs w:val="22"/>
              </w:rPr>
              <w:t>[Sett inn begrunnelse]</w:t>
            </w:r>
          </w:p>
        </w:tc>
      </w:tr>
      <w:tr w:rsidR="00780498" w:rsidRPr="00023670" w14:paraId="492B4DB0" w14:textId="77777777" w:rsidTr="39179C45">
        <w:tc>
          <w:tcPr>
            <w:tcW w:w="4530" w:type="dxa"/>
          </w:tcPr>
          <w:p w14:paraId="54B662FC" w14:textId="760B7D28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sz w:val="22"/>
                <w:szCs w:val="22"/>
              </w:rPr>
              <w:t>Konsekvens for ytelsen:</w:t>
            </w:r>
          </w:p>
        </w:tc>
        <w:tc>
          <w:tcPr>
            <w:tcW w:w="4530" w:type="dxa"/>
          </w:tcPr>
          <w:p w14:paraId="74004385" w14:textId="60C16A0A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color w:val="0070C0"/>
                <w:sz w:val="22"/>
                <w:szCs w:val="22"/>
              </w:rPr>
              <w:t>[Angi konsekvens]</w:t>
            </w:r>
          </w:p>
        </w:tc>
      </w:tr>
      <w:tr w:rsidR="00780498" w:rsidRPr="00023670" w14:paraId="0272A54E" w14:textId="77777777" w:rsidTr="39179C45">
        <w:tc>
          <w:tcPr>
            <w:tcW w:w="4530" w:type="dxa"/>
          </w:tcPr>
          <w:p w14:paraId="1D5022E5" w14:textId="30378553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sz w:val="22"/>
                <w:szCs w:val="22"/>
              </w:rPr>
              <w:t>Konsekvens for pris:</w:t>
            </w:r>
          </w:p>
        </w:tc>
        <w:tc>
          <w:tcPr>
            <w:tcW w:w="4530" w:type="dxa"/>
          </w:tcPr>
          <w:p w14:paraId="26576962" w14:textId="6E104FEE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color w:val="0070C0"/>
                <w:sz w:val="22"/>
                <w:szCs w:val="22"/>
              </w:rPr>
              <w:t>[Angi konsekvens]</w:t>
            </w:r>
          </w:p>
        </w:tc>
      </w:tr>
      <w:tr w:rsidR="00780498" w:rsidRPr="00023670" w14:paraId="0B668B4F" w14:textId="77777777" w:rsidTr="39179C45">
        <w:tc>
          <w:tcPr>
            <w:tcW w:w="4530" w:type="dxa"/>
          </w:tcPr>
          <w:p w14:paraId="42BA4A30" w14:textId="62F63F04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sz w:val="22"/>
                <w:szCs w:val="22"/>
              </w:rPr>
              <w:t xml:space="preserve">Konsekvens for </w:t>
            </w:r>
            <w:r w:rsidR="2D01D92E" w:rsidRPr="00023670">
              <w:rPr>
                <w:rFonts w:ascii="Arial" w:eastAsia="Arial" w:hAnsi="Arial" w:cs="Arial"/>
                <w:sz w:val="22"/>
                <w:szCs w:val="22"/>
              </w:rPr>
              <w:t>andre relevante forhold</w:t>
            </w:r>
            <w:r w:rsidRPr="00023670">
              <w:rPr>
                <w:rFonts w:ascii="Arial" w:eastAsia="Arial" w:hAnsi="Arial" w:cs="Arial"/>
                <w:sz w:val="22"/>
                <w:szCs w:val="22"/>
              </w:rPr>
              <w:t>:</w:t>
            </w:r>
          </w:p>
        </w:tc>
        <w:tc>
          <w:tcPr>
            <w:tcW w:w="4530" w:type="dxa"/>
          </w:tcPr>
          <w:p w14:paraId="7FBCDC90" w14:textId="1A849C44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color w:val="0070C0"/>
                <w:sz w:val="22"/>
                <w:szCs w:val="22"/>
              </w:rPr>
              <w:t>[Angi konsekvens]</w:t>
            </w:r>
          </w:p>
        </w:tc>
      </w:tr>
      <w:tr w:rsidR="00780498" w:rsidRPr="00023670" w14:paraId="2C100CC2" w14:textId="77777777" w:rsidTr="39179C45">
        <w:tc>
          <w:tcPr>
            <w:tcW w:w="4530" w:type="dxa"/>
          </w:tcPr>
          <w:p w14:paraId="0994656C" w14:textId="408C9D6A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sz w:val="22"/>
                <w:szCs w:val="22"/>
              </w:rPr>
              <w:t>Øvrige kommentarer:</w:t>
            </w:r>
          </w:p>
        </w:tc>
        <w:tc>
          <w:tcPr>
            <w:tcW w:w="4530" w:type="dxa"/>
          </w:tcPr>
          <w:p w14:paraId="1D038B9F" w14:textId="791094A5" w:rsidR="007C52B1" w:rsidRPr="00023670" w:rsidRDefault="5E963228" w:rsidP="39179C45">
            <w:pPr>
              <w:tabs>
                <w:tab w:val="left" w:pos="1469"/>
              </w:tabs>
              <w:spacing w:after="160"/>
              <w:jc w:val="left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color w:val="0070C0"/>
                <w:sz w:val="22"/>
                <w:szCs w:val="22"/>
              </w:rPr>
              <w:t>[Angi eventuelle øvrige kommentarer]</w:t>
            </w:r>
          </w:p>
        </w:tc>
      </w:tr>
    </w:tbl>
    <w:p w14:paraId="7383FB60" w14:textId="77777777" w:rsidR="007C52B1" w:rsidRPr="00023670" w:rsidRDefault="007C52B1" w:rsidP="74ACC864">
      <w:pPr>
        <w:jc w:val="left"/>
        <w:rPr>
          <w:rFonts w:ascii="Arial" w:eastAsia="Arial" w:hAnsi="Arial" w:cs="Arial"/>
        </w:rPr>
      </w:pPr>
    </w:p>
    <w:p w14:paraId="78C906B3" w14:textId="77777777" w:rsidR="00EC638B" w:rsidRPr="007B4FF2" w:rsidRDefault="00EC638B" w:rsidP="74ACC864">
      <w:pPr>
        <w:jc w:val="left"/>
        <w:rPr>
          <w:rFonts w:ascii="Arial" w:eastAsia="Arial" w:hAnsi="Arial" w:cs="Arial"/>
        </w:rPr>
      </w:pPr>
    </w:p>
    <w:sectPr w:rsidR="00EC638B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417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CDE2AB" w14:textId="77777777" w:rsidR="00256286" w:rsidRPr="00023670" w:rsidRDefault="00256286" w:rsidP="00186E6B">
      <w:r w:rsidRPr="00023670">
        <w:separator/>
      </w:r>
    </w:p>
    <w:p w14:paraId="2C7D84C0" w14:textId="77777777" w:rsidR="00256286" w:rsidRPr="00023670" w:rsidRDefault="00256286" w:rsidP="00186E6B"/>
    <w:p w14:paraId="665A904A" w14:textId="77777777" w:rsidR="00256286" w:rsidRPr="00023670" w:rsidRDefault="00256286" w:rsidP="00186E6B"/>
    <w:p w14:paraId="3B5E5F38" w14:textId="77777777" w:rsidR="00256286" w:rsidRPr="00023670" w:rsidRDefault="00256286" w:rsidP="00186E6B"/>
  </w:endnote>
  <w:endnote w:type="continuationSeparator" w:id="0">
    <w:p w14:paraId="41974CA1" w14:textId="77777777" w:rsidR="00256286" w:rsidRPr="00023670" w:rsidRDefault="00256286" w:rsidP="00186E6B">
      <w:r w:rsidRPr="00023670">
        <w:continuationSeparator/>
      </w:r>
    </w:p>
    <w:p w14:paraId="646389BD" w14:textId="77777777" w:rsidR="00256286" w:rsidRPr="00023670" w:rsidRDefault="00256286" w:rsidP="00186E6B"/>
    <w:p w14:paraId="59A7FBEA" w14:textId="77777777" w:rsidR="00256286" w:rsidRPr="00023670" w:rsidRDefault="00256286" w:rsidP="00186E6B"/>
    <w:p w14:paraId="1C781B33" w14:textId="77777777" w:rsidR="00256286" w:rsidRPr="00023670" w:rsidRDefault="00256286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74D05C83-21D7-4D84-8ECB-8A71E33E8DB0}"/>
    <w:embedBold r:id="rId2" w:fontKey="{A46DDDEB-2E13-4FB1-A061-DF76C3F99568}"/>
    <w:embedItalic r:id="rId3" w:fontKey="{AF9C5C3D-5C2B-47F0-9849-80558C99D0EA}"/>
    <w:embedBoldItalic r:id="rId4" w:fontKey="{7025D2ED-9784-4854-AA5E-3C92E2AD297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8CF25C00-7323-4E2C-970A-DC7FD272DBED}"/>
    <w:embedBold r:id="rId6" w:fontKey="{A6DE2F16-93E5-43F3-AD31-4A91637965DD}"/>
    <w:embedItalic r:id="rId7" w:fontKey="{B48640D5-7DB9-45F8-A199-677829299862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ryani Black">
    <w:charset w:val="00"/>
    <w:family w:val="auto"/>
    <w:pitch w:val="variable"/>
    <w:sig w:usb0="00008007" w:usb1="00000000" w:usb2="00000000" w:usb3="00000000" w:csb0="00000093" w:csb1="00000000"/>
    <w:embedRegular r:id="rId8" w:fontKey="{A9249C3A-1A63-4EF6-A847-F74F85976ECB}"/>
    <w:embedBold r:id="rId9" w:fontKey="{9769B75D-E3FC-4F5D-A102-25D73DE9DDFB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6F8A8322-CC0B-48C1-AEC4-BED59EF9CC16}"/>
    <w:embedItalic r:id="rId11" w:fontKey="{4A207530-1CD2-4D11-851E-D16E0047C833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60670EDE-7691-491A-A332-A1286A2B0FAA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DD4C41C7-8AEA-4333-BD8E-D873396B0DEB}"/>
    <w:embedItalic r:id="rId14" w:fontKey="{0F9CD049-E42B-482F-8025-C5415F5107F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F8FD30D0-3EAB-45E3-A907-91773C96F92C}"/>
    <w:embedBold r:id="rId16" w:fontKey="{F5D699DD-9C38-43ED-8699-FBDE7812DA8E}"/>
    <w:embedItalic r:id="rId17" w:fontKey="{8F37422A-BEE2-4169-9DB2-AB533444C82B}"/>
    <w:embedBoldItalic r:id="rId18" w:fontKey="{9E1F5E50-AFCB-46CD-8100-D0A22A64F5F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631F5D60-CA71-491F-A337-4939A3F1CAA0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20" w:fontKey="{68BB7FD5-DD3D-47BE-A0C4-FAC281A38887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780498" w:rsidRPr="00023670" w14:paraId="7DBC449C" w14:textId="77777777" w:rsidTr="00CC43D2">
      <w:tc>
        <w:tcPr>
          <w:tcW w:w="3020" w:type="dxa"/>
        </w:tcPr>
        <w:p w14:paraId="45C2025B" w14:textId="6519F7D8" w:rsidR="00CC43D2" w:rsidRPr="00023670" w:rsidRDefault="00CC43D2" w:rsidP="00186E6B">
          <w:pPr>
            <w:pStyle w:val="Topp-ogbunntekst"/>
            <w:rPr>
              <w:rFonts w:ascii="Open Sans SemiBold" w:hAnsi="Open Sans SemiBold" w:cs="Open Sans SemiBold"/>
              <w:noProof/>
            </w:rPr>
          </w:pPr>
        </w:p>
      </w:tc>
      <w:tc>
        <w:tcPr>
          <w:tcW w:w="3020" w:type="dxa"/>
        </w:tcPr>
        <w:p w14:paraId="3EE12F41" w14:textId="77777777" w:rsidR="00CC43D2" w:rsidRPr="00023670" w:rsidRDefault="00CC43D2" w:rsidP="00186E6B">
          <w:pPr>
            <w:pStyle w:val="Topp-ogbunntekst"/>
            <w:rPr>
              <w:noProof/>
            </w:rPr>
          </w:pPr>
        </w:p>
      </w:tc>
      <w:tc>
        <w:tcPr>
          <w:tcW w:w="3020" w:type="dxa"/>
        </w:tcPr>
        <w:p w14:paraId="5FDEB46B" w14:textId="77777777" w:rsidR="00CC43D2" w:rsidRPr="00023670" w:rsidRDefault="00331FBE" w:rsidP="00186E6B">
          <w:pPr>
            <w:pStyle w:val="Topp-ogbunntekst"/>
            <w:jc w:val="right"/>
            <w:rPr>
              <w:b/>
              <w:noProof/>
            </w:rPr>
          </w:pPr>
          <w:r w:rsidRPr="00023670">
            <w:rPr>
              <w:noProof/>
            </w:rPr>
            <w:fldChar w:fldCharType="begin"/>
          </w:r>
          <w:r w:rsidRPr="00023670">
            <w:rPr>
              <w:noProof/>
            </w:rPr>
            <w:instrText xml:space="preserve"> PAGE </w:instrText>
          </w:r>
          <w:r w:rsidRPr="00023670">
            <w:rPr>
              <w:noProof/>
            </w:rPr>
            <w:fldChar w:fldCharType="separate"/>
          </w:r>
          <w:r w:rsidRPr="00023670">
            <w:rPr>
              <w:noProof/>
            </w:rPr>
            <w:t>2</w:t>
          </w:r>
          <w:r w:rsidRPr="00023670">
            <w:rPr>
              <w:noProof/>
            </w:rPr>
            <w:fldChar w:fldCharType="end"/>
          </w:r>
          <w:r w:rsidRPr="00023670">
            <w:rPr>
              <w:noProof/>
            </w:rPr>
            <w:t xml:space="preserve"> av </w:t>
          </w:r>
          <w:r w:rsidRPr="00023670">
            <w:rPr>
              <w:noProof/>
            </w:rPr>
            <w:fldChar w:fldCharType="begin"/>
          </w:r>
          <w:r w:rsidRPr="00023670">
            <w:rPr>
              <w:noProof/>
            </w:rPr>
            <w:instrText xml:space="preserve"> NUMPAGES </w:instrText>
          </w:r>
          <w:r w:rsidRPr="00023670">
            <w:rPr>
              <w:noProof/>
            </w:rPr>
            <w:fldChar w:fldCharType="separate"/>
          </w:r>
          <w:r w:rsidRPr="00023670">
            <w:rPr>
              <w:noProof/>
            </w:rPr>
            <w:t>4</w:t>
          </w:r>
          <w:r w:rsidRPr="00023670">
            <w:rPr>
              <w:noProof/>
            </w:rPr>
            <w:fldChar w:fldCharType="end"/>
          </w:r>
        </w:p>
      </w:tc>
    </w:tr>
  </w:tbl>
  <w:p w14:paraId="5E4844E8" w14:textId="77777777" w:rsidR="00186E6B" w:rsidRPr="00023670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780498" w:rsidRPr="00023670" w14:paraId="20C5EB3B" w14:textId="77777777" w:rsidTr="00014EC9">
      <w:tc>
        <w:tcPr>
          <w:tcW w:w="3020" w:type="dxa"/>
        </w:tcPr>
        <w:p w14:paraId="24AC5077" w14:textId="6D60140B" w:rsidR="007B4FF2" w:rsidRPr="00023670" w:rsidRDefault="007B4FF2" w:rsidP="007B4FF2">
          <w:pPr>
            <w:pStyle w:val="Topp-ogbunntekst"/>
            <w:rPr>
              <w:rFonts w:ascii="Open Sans SemiBold" w:hAnsi="Open Sans SemiBold" w:cs="Open Sans SemiBold"/>
              <w:noProof/>
            </w:rPr>
          </w:pPr>
        </w:p>
      </w:tc>
      <w:tc>
        <w:tcPr>
          <w:tcW w:w="3020" w:type="dxa"/>
        </w:tcPr>
        <w:p w14:paraId="0197A2D3" w14:textId="77777777" w:rsidR="007B4FF2" w:rsidRPr="00023670" w:rsidRDefault="007B4FF2" w:rsidP="007B4FF2">
          <w:pPr>
            <w:pStyle w:val="Topp-ogbunntekst"/>
            <w:rPr>
              <w:noProof/>
            </w:rPr>
          </w:pPr>
        </w:p>
      </w:tc>
      <w:tc>
        <w:tcPr>
          <w:tcW w:w="3020" w:type="dxa"/>
        </w:tcPr>
        <w:p w14:paraId="314E37F8" w14:textId="77777777" w:rsidR="007B4FF2" w:rsidRPr="00023670" w:rsidRDefault="00331FBE" w:rsidP="007B4FF2">
          <w:pPr>
            <w:pStyle w:val="Topp-ogbunntekst"/>
            <w:spacing w:after="120"/>
            <w:jc w:val="right"/>
            <w:rPr>
              <w:b/>
              <w:noProof/>
            </w:rPr>
          </w:pPr>
          <w:r w:rsidRPr="00023670">
            <w:rPr>
              <w:noProof/>
            </w:rPr>
            <w:fldChar w:fldCharType="begin"/>
          </w:r>
          <w:r w:rsidRPr="00023670">
            <w:rPr>
              <w:noProof/>
            </w:rPr>
            <w:instrText xml:space="preserve"> PAGE </w:instrText>
          </w:r>
          <w:r w:rsidRPr="00023670">
            <w:rPr>
              <w:noProof/>
            </w:rPr>
            <w:fldChar w:fldCharType="separate"/>
          </w:r>
          <w:r w:rsidRPr="00023670">
            <w:rPr>
              <w:noProof/>
            </w:rPr>
            <w:t>1</w:t>
          </w:r>
          <w:r w:rsidRPr="00023670">
            <w:rPr>
              <w:noProof/>
            </w:rPr>
            <w:fldChar w:fldCharType="end"/>
          </w:r>
          <w:r w:rsidRPr="00023670">
            <w:rPr>
              <w:noProof/>
            </w:rPr>
            <w:t xml:space="preserve"> av </w:t>
          </w:r>
          <w:r w:rsidRPr="00023670">
            <w:rPr>
              <w:noProof/>
            </w:rPr>
            <w:fldChar w:fldCharType="begin"/>
          </w:r>
          <w:r w:rsidRPr="00023670">
            <w:rPr>
              <w:noProof/>
            </w:rPr>
            <w:instrText xml:space="preserve"> NUMPAGES </w:instrText>
          </w:r>
          <w:r w:rsidRPr="00023670">
            <w:rPr>
              <w:noProof/>
            </w:rPr>
            <w:fldChar w:fldCharType="separate"/>
          </w:r>
          <w:r w:rsidRPr="00023670">
            <w:rPr>
              <w:noProof/>
            </w:rPr>
            <w:t>1</w:t>
          </w:r>
          <w:r w:rsidRPr="00023670">
            <w:rPr>
              <w:noProof/>
            </w:rPr>
            <w:fldChar w:fldCharType="end"/>
          </w:r>
        </w:p>
      </w:tc>
    </w:tr>
  </w:tbl>
  <w:p w14:paraId="50A453DD" w14:textId="77777777" w:rsidR="007B4FF2" w:rsidRPr="00023670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D746CC" w14:textId="77777777" w:rsidR="00256286" w:rsidRPr="00023670" w:rsidRDefault="00256286" w:rsidP="00186E6B">
      <w:r w:rsidRPr="00023670">
        <w:separator/>
      </w:r>
    </w:p>
    <w:p w14:paraId="3BC3F779" w14:textId="77777777" w:rsidR="00256286" w:rsidRPr="00023670" w:rsidRDefault="00256286" w:rsidP="00186E6B"/>
    <w:p w14:paraId="67F99E11" w14:textId="77777777" w:rsidR="00256286" w:rsidRPr="00023670" w:rsidRDefault="00256286" w:rsidP="00186E6B"/>
  </w:footnote>
  <w:footnote w:type="continuationSeparator" w:id="0">
    <w:p w14:paraId="0C492F21" w14:textId="77777777" w:rsidR="00256286" w:rsidRPr="00023670" w:rsidRDefault="00256286" w:rsidP="00186E6B">
      <w:r w:rsidRPr="00023670">
        <w:continuationSeparator/>
      </w:r>
    </w:p>
    <w:p w14:paraId="6EA1CABE" w14:textId="77777777" w:rsidR="00256286" w:rsidRPr="00023670" w:rsidRDefault="00256286" w:rsidP="00186E6B"/>
    <w:p w14:paraId="4FEBDF59" w14:textId="77777777" w:rsidR="00256286" w:rsidRPr="00023670" w:rsidRDefault="00256286" w:rsidP="00186E6B"/>
    <w:p w14:paraId="26E42AC8" w14:textId="77777777" w:rsidR="00256286" w:rsidRPr="00023670" w:rsidRDefault="00256286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BE94DB" w14:textId="3684E92B" w:rsidR="00FD7C1F" w:rsidRPr="00023670" w:rsidRDefault="7F75AA01" w:rsidP="7F75AA01">
    <w:pPr>
      <w:tabs>
        <w:tab w:val="center" w:pos="4536"/>
        <w:tab w:val="right" w:pos="9072"/>
      </w:tabs>
      <w:spacing w:after="240" w:line="240" w:lineRule="auto"/>
      <w:rPr>
        <w:rFonts w:ascii="Arial" w:eastAsia="Arial" w:hAnsi="Arial" w:cs="Arial"/>
        <w:color w:val="000000" w:themeColor="accent2"/>
        <w:sz w:val="16"/>
        <w:szCs w:val="16"/>
      </w:rPr>
    </w:pPr>
    <w:r w:rsidRPr="00023670">
      <w:drawing>
        <wp:inline distT="0" distB="0" distL="0" distR="0" wp14:anchorId="0E475399" wp14:editId="7068CA6A">
          <wp:extent cx="2114550" cy="361950"/>
          <wp:effectExtent l="0" t="0" r="0" b="0"/>
          <wp:docPr id="1711777338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1777338" name="Picture 171177733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14550" cy="3619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D7C1F" w:rsidRPr="00023670">
      <w:br/>
    </w:r>
    <w:r w:rsidRPr="00023670">
      <w:rPr>
        <w:rFonts w:ascii="Arial" w:eastAsia="Arial" w:hAnsi="Arial" w:cs="Arial"/>
        <w:color w:val="000000" w:themeColor="accent2"/>
        <w:sz w:val="16"/>
        <w:szCs w:val="16"/>
      </w:rPr>
      <w:t>Vedlegg 4 – Avvik og forbehold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1C40FB" w14:textId="3210FF8F" w:rsidR="00DF22C7" w:rsidRPr="00023670" w:rsidRDefault="7F75AA01" w:rsidP="39179C45">
    <w:pPr>
      <w:pStyle w:val="Topp-ogbunntekst"/>
      <w:rPr>
        <w:noProof/>
      </w:rPr>
    </w:pPr>
    <w:r w:rsidRPr="00023670">
      <w:rPr>
        <w:noProof/>
      </w:rPr>
      <w:drawing>
        <wp:inline distT="0" distB="0" distL="0" distR="0" wp14:anchorId="5CAE6748" wp14:editId="6DA37562">
          <wp:extent cx="2114550" cy="361950"/>
          <wp:effectExtent l="0" t="0" r="0" b="0"/>
          <wp:docPr id="1792651600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92651600" name="Picture 179265160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14550" cy="3619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bookmark int2:bookmarkName="_Int_IuVvU6Rr" int2:invalidationBookmarkName="" int2:hashCode="QUjFKe3Q18pQ8d" int2:id="0xFtdwFg">
      <int2:state int2:value="Rejected" int2:type="style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E0D6F6B8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84648EF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3C8DFD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5B2F54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E60BFA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98E5FA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2B6993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E26D73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F5C1E8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2884C8D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783AB704" w:tentative="1">
      <w:start w:val="1"/>
      <w:numFmt w:val="lowerLetter"/>
      <w:lvlText w:val="%2."/>
      <w:lvlJc w:val="left"/>
      <w:pPr>
        <w:ind w:left="1440" w:hanging="360"/>
      </w:pPr>
    </w:lvl>
    <w:lvl w:ilvl="2" w:tplc="C696E442" w:tentative="1">
      <w:start w:val="1"/>
      <w:numFmt w:val="lowerRoman"/>
      <w:lvlText w:val="%3."/>
      <w:lvlJc w:val="right"/>
      <w:pPr>
        <w:ind w:left="2160" w:hanging="180"/>
      </w:pPr>
    </w:lvl>
    <w:lvl w:ilvl="3" w:tplc="4F6EAFAC" w:tentative="1">
      <w:start w:val="1"/>
      <w:numFmt w:val="decimal"/>
      <w:lvlText w:val="%4."/>
      <w:lvlJc w:val="left"/>
      <w:pPr>
        <w:ind w:left="2880" w:hanging="360"/>
      </w:pPr>
    </w:lvl>
    <w:lvl w:ilvl="4" w:tplc="EA3EE7BE" w:tentative="1">
      <w:start w:val="1"/>
      <w:numFmt w:val="lowerLetter"/>
      <w:lvlText w:val="%5."/>
      <w:lvlJc w:val="left"/>
      <w:pPr>
        <w:ind w:left="3600" w:hanging="360"/>
      </w:pPr>
    </w:lvl>
    <w:lvl w:ilvl="5" w:tplc="0E3C58C4" w:tentative="1">
      <w:start w:val="1"/>
      <w:numFmt w:val="lowerRoman"/>
      <w:lvlText w:val="%6."/>
      <w:lvlJc w:val="right"/>
      <w:pPr>
        <w:ind w:left="4320" w:hanging="180"/>
      </w:pPr>
    </w:lvl>
    <w:lvl w:ilvl="6" w:tplc="C99E56BC" w:tentative="1">
      <w:start w:val="1"/>
      <w:numFmt w:val="decimal"/>
      <w:lvlText w:val="%7."/>
      <w:lvlJc w:val="left"/>
      <w:pPr>
        <w:ind w:left="5040" w:hanging="360"/>
      </w:pPr>
    </w:lvl>
    <w:lvl w:ilvl="7" w:tplc="DFA07802" w:tentative="1">
      <w:start w:val="1"/>
      <w:numFmt w:val="lowerLetter"/>
      <w:lvlText w:val="%8."/>
      <w:lvlJc w:val="left"/>
      <w:pPr>
        <w:ind w:left="5760" w:hanging="360"/>
      </w:pPr>
    </w:lvl>
    <w:lvl w:ilvl="8" w:tplc="5154845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182A4336">
      <w:start w:val="1"/>
      <w:numFmt w:val="lowerLetter"/>
      <w:lvlText w:val="%1)"/>
      <w:lvlJc w:val="left"/>
      <w:pPr>
        <w:ind w:left="720" w:hanging="360"/>
      </w:pPr>
    </w:lvl>
    <w:lvl w:ilvl="1" w:tplc="E230E16C" w:tentative="1">
      <w:start w:val="1"/>
      <w:numFmt w:val="lowerLetter"/>
      <w:lvlText w:val="%2."/>
      <w:lvlJc w:val="left"/>
      <w:pPr>
        <w:ind w:left="1440" w:hanging="360"/>
      </w:pPr>
    </w:lvl>
    <w:lvl w:ilvl="2" w:tplc="918C3B9E" w:tentative="1">
      <w:start w:val="1"/>
      <w:numFmt w:val="lowerRoman"/>
      <w:lvlText w:val="%3."/>
      <w:lvlJc w:val="right"/>
      <w:pPr>
        <w:ind w:left="2160" w:hanging="180"/>
      </w:pPr>
    </w:lvl>
    <w:lvl w:ilvl="3" w:tplc="893097FE" w:tentative="1">
      <w:start w:val="1"/>
      <w:numFmt w:val="decimal"/>
      <w:lvlText w:val="%4."/>
      <w:lvlJc w:val="left"/>
      <w:pPr>
        <w:ind w:left="2880" w:hanging="360"/>
      </w:pPr>
    </w:lvl>
    <w:lvl w:ilvl="4" w:tplc="76041698" w:tentative="1">
      <w:start w:val="1"/>
      <w:numFmt w:val="lowerLetter"/>
      <w:lvlText w:val="%5."/>
      <w:lvlJc w:val="left"/>
      <w:pPr>
        <w:ind w:left="3600" w:hanging="360"/>
      </w:pPr>
    </w:lvl>
    <w:lvl w:ilvl="5" w:tplc="1D34B786" w:tentative="1">
      <w:start w:val="1"/>
      <w:numFmt w:val="lowerRoman"/>
      <w:lvlText w:val="%6."/>
      <w:lvlJc w:val="right"/>
      <w:pPr>
        <w:ind w:left="4320" w:hanging="180"/>
      </w:pPr>
    </w:lvl>
    <w:lvl w:ilvl="6" w:tplc="2B303E9C" w:tentative="1">
      <w:start w:val="1"/>
      <w:numFmt w:val="decimal"/>
      <w:lvlText w:val="%7."/>
      <w:lvlJc w:val="left"/>
      <w:pPr>
        <w:ind w:left="5040" w:hanging="360"/>
      </w:pPr>
    </w:lvl>
    <w:lvl w:ilvl="7" w:tplc="6DE2D8EA" w:tentative="1">
      <w:start w:val="1"/>
      <w:numFmt w:val="lowerLetter"/>
      <w:lvlText w:val="%8."/>
      <w:lvlJc w:val="left"/>
      <w:pPr>
        <w:ind w:left="5760" w:hanging="360"/>
      </w:pPr>
    </w:lvl>
    <w:lvl w:ilvl="8" w:tplc="1CCAD29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ADB0DF9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9B9AF62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95E1DE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8DC7B2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062C57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932C05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2C8BF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79A413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DD042B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B14647EE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E8C67F8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B961A4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EF0C40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D961CD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6A21B2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90A64E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B5EED2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BA2D7C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3DA07D74">
      <w:start w:val="1"/>
      <w:numFmt w:val="decimal"/>
      <w:lvlText w:val="%1."/>
      <w:lvlJc w:val="left"/>
      <w:pPr>
        <w:ind w:left="1428" w:hanging="360"/>
      </w:pPr>
    </w:lvl>
    <w:lvl w:ilvl="1" w:tplc="6980C90E" w:tentative="1">
      <w:start w:val="1"/>
      <w:numFmt w:val="lowerLetter"/>
      <w:lvlText w:val="%2."/>
      <w:lvlJc w:val="left"/>
      <w:pPr>
        <w:ind w:left="2148" w:hanging="360"/>
      </w:pPr>
    </w:lvl>
    <w:lvl w:ilvl="2" w:tplc="BFCEE3F2" w:tentative="1">
      <w:start w:val="1"/>
      <w:numFmt w:val="lowerRoman"/>
      <w:lvlText w:val="%3."/>
      <w:lvlJc w:val="right"/>
      <w:pPr>
        <w:ind w:left="2868" w:hanging="180"/>
      </w:pPr>
    </w:lvl>
    <w:lvl w:ilvl="3" w:tplc="3BA21612" w:tentative="1">
      <w:start w:val="1"/>
      <w:numFmt w:val="decimal"/>
      <w:lvlText w:val="%4."/>
      <w:lvlJc w:val="left"/>
      <w:pPr>
        <w:ind w:left="3588" w:hanging="360"/>
      </w:pPr>
    </w:lvl>
    <w:lvl w:ilvl="4" w:tplc="24C27952" w:tentative="1">
      <w:start w:val="1"/>
      <w:numFmt w:val="lowerLetter"/>
      <w:lvlText w:val="%5."/>
      <w:lvlJc w:val="left"/>
      <w:pPr>
        <w:ind w:left="4308" w:hanging="360"/>
      </w:pPr>
    </w:lvl>
    <w:lvl w:ilvl="5" w:tplc="D122A318" w:tentative="1">
      <w:start w:val="1"/>
      <w:numFmt w:val="lowerRoman"/>
      <w:lvlText w:val="%6."/>
      <w:lvlJc w:val="right"/>
      <w:pPr>
        <w:ind w:left="5028" w:hanging="180"/>
      </w:pPr>
    </w:lvl>
    <w:lvl w:ilvl="6" w:tplc="457872CE" w:tentative="1">
      <w:start w:val="1"/>
      <w:numFmt w:val="decimal"/>
      <w:lvlText w:val="%7."/>
      <w:lvlJc w:val="left"/>
      <w:pPr>
        <w:ind w:left="5748" w:hanging="360"/>
      </w:pPr>
    </w:lvl>
    <w:lvl w:ilvl="7" w:tplc="C97AF704" w:tentative="1">
      <w:start w:val="1"/>
      <w:numFmt w:val="lowerLetter"/>
      <w:lvlText w:val="%8."/>
      <w:lvlJc w:val="left"/>
      <w:pPr>
        <w:ind w:left="6468" w:hanging="360"/>
      </w:pPr>
    </w:lvl>
    <w:lvl w:ilvl="8" w:tplc="E402DEE6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FE62BD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B0E488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5702E4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72A60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0260C6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94542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226413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EA414C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5B28EC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6CDA40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1142F2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EB86CB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EEC520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EE6841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6A4997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89C394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132D3D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076F3C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622217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E50070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232F58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23C148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FEA0B3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0FC408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042039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CDAC72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7A0D8C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6ACC7910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C7361344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8C38C2D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57DE719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6E88B8F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304F2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ACBE76D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7922856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9DE01D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23670"/>
    <w:rsid w:val="0003165C"/>
    <w:rsid w:val="00032B93"/>
    <w:rsid w:val="00035ADF"/>
    <w:rsid w:val="00042ADA"/>
    <w:rsid w:val="00054A7F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53CD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56286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115A0"/>
    <w:rsid w:val="003143FD"/>
    <w:rsid w:val="0031519D"/>
    <w:rsid w:val="00331FBE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02AF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0B87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88D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D6286"/>
    <w:rsid w:val="006E63D8"/>
    <w:rsid w:val="006F084A"/>
    <w:rsid w:val="006F174D"/>
    <w:rsid w:val="00705A92"/>
    <w:rsid w:val="00706984"/>
    <w:rsid w:val="0071317C"/>
    <w:rsid w:val="00713520"/>
    <w:rsid w:val="00720CA8"/>
    <w:rsid w:val="007264D3"/>
    <w:rsid w:val="007267B4"/>
    <w:rsid w:val="0073415E"/>
    <w:rsid w:val="00736EA3"/>
    <w:rsid w:val="00743682"/>
    <w:rsid w:val="00747C5F"/>
    <w:rsid w:val="00755257"/>
    <w:rsid w:val="00762CC7"/>
    <w:rsid w:val="00773436"/>
    <w:rsid w:val="0077753B"/>
    <w:rsid w:val="00780498"/>
    <w:rsid w:val="00790A9C"/>
    <w:rsid w:val="00792741"/>
    <w:rsid w:val="007A2680"/>
    <w:rsid w:val="007B15D0"/>
    <w:rsid w:val="007B4FF2"/>
    <w:rsid w:val="007C46C0"/>
    <w:rsid w:val="007C52B1"/>
    <w:rsid w:val="007D0A13"/>
    <w:rsid w:val="007D46AF"/>
    <w:rsid w:val="007E004D"/>
    <w:rsid w:val="007E79AC"/>
    <w:rsid w:val="007F6068"/>
    <w:rsid w:val="0081322C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06CE5"/>
    <w:rsid w:val="0091064D"/>
    <w:rsid w:val="00923E0D"/>
    <w:rsid w:val="00925F14"/>
    <w:rsid w:val="00931685"/>
    <w:rsid w:val="00931BDD"/>
    <w:rsid w:val="00935047"/>
    <w:rsid w:val="00936A75"/>
    <w:rsid w:val="00936E9E"/>
    <w:rsid w:val="00950851"/>
    <w:rsid w:val="00950D87"/>
    <w:rsid w:val="00950F38"/>
    <w:rsid w:val="0095454F"/>
    <w:rsid w:val="00961268"/>
    <w:rsid w:val="00961804"/>
    <w:rsid w:val="00971232"/>
    <w:rsid w:val="0097180A"/>
    <w:rsid w:val="00987A69"/>
    <w:rsid w:val="00987E94"/>
    <w:rsid w:val="00994990"/>
    <w:rsid w:val="009A1B6F"/>
    <w:rsid w:val="009A3138"/>
    <w:rsid w:val="009B07F5"/>
    <w:rsid w:val="009B6D4B"/>
    <w:rsid w:val="009B6FF4"/>
    <w:rsid w:val="009C68BA"/>
    <w:rsid w:val="009D0190"/>
    <w:rsid w:val="009D26AE"/>
    <w:rsid w:val="009D2FE3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399B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1E04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0A83"/>
    <w:rsid w:val="00C83B4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D43D0"/>
    <w:rsid w:val="00DE5FA8"/>
    <w:rsid w:val="00DE68FD"/>
    <w:rsid w:val="00DF22C7"/>
    <w:rsid w:val="00DF22F9"/>
    <w:rsid w:val="00DF27B4"/>
    <w:rsid w:val="00E014BD"/>
    <w:rsid w:val="00E0319B"/>
    <w:rsid w:val="00E07B9E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C2187"/>
    <w:rsid w:val="00EC638B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D7C1F"/>
    <w:rsid w:val="00FE0834"/>
    <w:rsid w:val="00FE4A96"/>
    <w:rsid w:val="00FE665E"/>
    <w:rsid w:val="00FF5609"/>
    <w:rsid w:val="00FF6074"/>
    <w:rsid w:val="061EB793"/>
    <w:rsid w:val="0638E637"/>
    <w:rsid w:val="06846E0B"/>
    <w:rsid w:val="09799D9B"/>
    <w:rsid w:val="0A8F1091"/>
    <w:rsid w:val="0AC3BE88"/>
    <w:rsid w:val="15190CC0"/>
    <w:rsid w:val="19E87F04"/>
    <w:rsid w:val="1C3797B6"/>
    <w:rsid w:val="1CD41339"/>
    <w:rsid w:val="1F33C564"/>
    <w:rsid w:val="2D01D92E"/>
    <w:rsid w:val="39179C45"/>
    <w:rsid w:val="3931C59F"/>
    <w:rsid w:val="40280635"/>
    <w:rsid w:val="41BE1ADC"/>
    <w:rsid w:val="47F2CCA5"/>
    <w:rsid w:val="49BC2C9A"/>
    <w:rsid w:val="511BB5B0"/>
    <w:rsid w:val="53D6EE1D"/>
    <w:rsid w:val="5A00D787"/>
    <w:rsid w:val="5E963228"/>
    <w:rsid w:val="68400357"/>
    <w:rsid w:val="68854115"/>
    <w:rsid w:val="68D97A89"/>
    <w:rsid w:val="692310F9"/>
    <w:rsid w:val="6D6B8255"/>
    <w:rsid w:val="74ACC864"/>
    <w:rsid w:val="7722801F"/>
    <w:rsid w:val="78D346A5"/>
    <w:rsid w:val="7A7FB859"/>
    <w:rsid w:val="7B5812E6"/>
    <w:rsid w:val="7F75AA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632C"/>
    <w:pPr>
      <w:jc w:val="both"/>
    </w:pPr>
    <w:rPr>
      <w:rFonts w:ascii="Open Sans" w:hAnsi="Open Sans" w:cs="Open Sans"/>
      <w:noProof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microsoft.com/office/2020/10/relationships/intelligence" Target="intelligence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88BF90F1A4D0E4F99AF3DD3F12339F0" ma:contentTypeVersion="16" ma:contentTypeDescription="Opprett et nytt dokument." ma:contentTypeScope="" ma:versionID="6f4d1612a697d1d9ba894d059db703da">
  <xsd:schema xmlns:xsd="http://www.w3.org/2001/XMLSchema" xmlns:xs="http://www.w3.org/2001/XMLSchema" xmlns:p="http://schemas.microsoft.com/office/2006/metadata/properties" xmlns:ns1="http://schemas.microsoft.com/sharepoint/v3" xmlns:ns2="4e880cfb-c4b6-44a1-a57e-20264758ac04" xmlns:ns3="65ea72e4-6b78-4c01-9054-e2b30cd75250" targetNamespace="http://schemas.microsoft.com/office/2006/metadata/properties" ma:root="true" ma:fieldsID="117241ecca089614cff2bd27e98f5e97" ns1:_="" ns2:_="" ns3:_="">
    <xsd:import namespace="http://schemas.microsoft.com/sharepoint/v3"/>
    <xsd:import namespace="4e880cfb-c4b6-44a1-a57e-20264758ac04"/>
    <xsd:import namespace="65ea72e4-6b78-4c01-9054-e2b30cd7525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Egenskaper for samordnet samsvarspolicy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I-handling for samordnet samsvarspolicy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880cfb-c4b6-44a1-a57e-20264758ac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ildemerkelapper" ma:readOnly="false" ma:fieldId="{5cf76f15-5ced-4ddc-b409-7134ff3c332f}" ma:taxonomyMulti="true" ma:sspId="92c3bd9a-26a3-4ee9-bdab-dea02880390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ea72e4-6b78-4c01-9054-e2b30cd7525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545487e-bc27-4e92-9061-a7e8a19aabfa}" ma:internalName="TaxCatchAll" ma:showField="CatchAllData" ma:web="65ea72e4-6b78-4c01-9054-e2b30cd752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e880cfb-c4b6-44a1-a57e-20264758ac04">
      <Terms xmlns="http://schemas.microsoft.com/office/infopath/2007/PartnerControls"/>
    </lcf76f155ced4ddcb4097134ff3c332f>
    <TaxCatchAll xmlns="65ea72e4-6b78-4c01-9054-e2b30cd75250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22B87EA-5A68-4E96-911E-15785024FD3D}"/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4e880cfb-c4b6-44a1-a57e-20264758ac04"/>
    <ds:schemaRef ds:uri="65ea72e4-6b78-4c01-9054-e2b30cd75250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e6f3cebf-f3ea-4f6d-9afa-b2867c184242}" enabled="1" method="Privileged" siteId="{512024a4-8685-4f03-8086-14a61730e81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</TotalTime>
  <Pages>2</Pages>
  <Words>249</Words>
  <Characters>1324</Characters>
  <Application>Microsoft Office Word</Application>
  <DocSecurity>0</DocSecurity>
  <Lines>11</Lines>
  <Paragraphs>3</Paragraphs>
  <ScaleCrop>false</ScaleCrop>
  <Company/>
  <LinksUpToDate>false</LinksUpToDate>
  <CharactersWithSpaces>1570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Avvik og forbehold</dc:title>
  <dc:creator>Helene Winther Dahl</dc:creator>
  <cp:lastModifiedBy>Camilla Viken</cp:lastModifiedBy>
  <cp:revision>4</cp:revision>
  <dcterms:created xsi:type="dcterms:W3CDTF">2026-05-15T07:56:00Z</dcterms:created>
  <dcterms:modified xsi:type="dcterms:W3CDTF">2026-05-15T07:58:00Z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0x010100788BF90F1A4D0E4F99AF3DD3F12339F0</vt:lpwstr>
  </property>
  <property fmtid="{D5CDD505-2E9C-101B-9397-08002B2CF9AE}" pid="3" name="MediaServiceImageTags">
    <vt:lpwstr/>
  </property>
  <property fmtid="{D5CDD505-2E9C-101B-9397-08002B2CF9AE}" pid="4" name="docLang">
    <vt:lpwstr>nb</vt:lpwstr>
  </property>
</Properties>
</file>